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28AFC" w14:textId="2BDF3DC0" w:rsidR="008A29C9" w:rsidRDefault="008A29C9" w:rsidP="008A29C9">
      <w:pPr>
        <w:pStyle w:val="NoSpacing"/>
      </w:pPr>
      <w:r>
        <w:rPr>
          <w:u w:val="single"/>
        </w:rPr>
        <w:t>William HENHORNE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505</w:t>
      </w:r>
      <w:r>
        <w:t>)</w:t>
      </w:r>
    </w:p>
    <w:p w14:paraId="201AE23B" w14:textId="4EA9F077" w:rsidR="008A29C9" w:rsidRDefault="008A29C9" w:rsidP="008A29C9">
      <w:pPr>
        <w:pStyle w:val="NoSpacing"/>
      </w:pPr>
      <w:r>
        <w:t xml:space="preserve">of Canterbury. </w:t>
      </w:r>
      <w:r>
        <w:t>Bell-ringer.</w:t>
      </w:r>
    </w:p>
    <w:p w14:paraId="4265AE80" w14:textId="77777777" w:rsidR="008A29C9" w:rsidRDefault="008A29C9" w:rsidP="008A29C9">
      <w:pPr>
        <w:pStyle w:val="NoSpacing"/>
      </w:pPr>
    </w:p>
    <w:p w14:paraId="51E43FC3" w14:textId="77777777" w:rsidR="008A29C9" w:rsidRDefault="008A29C9" w:rsidP="008A29C9">
      <w:pPr>
        <w:pStyle w:val="NoSpacing"/>
      </w:pPr>
    </w:p>
    <w:p w14:paraId="3C6EFED2" w14:textId="4C0413D6" w:rsidR="008A29C9" w:rsidRDefault="008A29C9" w:rsidP="008A29C9">
      <w:pPr>
        <w:pStyle w:val="NoSpacing"/>
      </w:pPr>
      <w:r>
        <w:tab/>
        <w:t>1</w:t>
      </w:r>
      <w:r>
        <w:t>505</w:t>
      </w:r>
      <w:bookmarkStart w:id="0" w:name="_GoBack"/>
      <w:bookmarkEnd w:id="0"/>
      <w:r>
        <w:tab/>
        <w:t>He became a Freeman by redemption.   (Cowper p.275)</w:t>
      </w:r>
    </w:p>
    <w:p w14:paraId="0932961C" w14:textId="77777777" w:rsidR="008A29C9" w:rsidRDefault="008A29C9" w:rsidP="008A29C9">
      <w:pPr>
        <w:pStyle w:val="NoSpacing"/>
      </w:pPr>
    </w:p>
    <w:p w14:paraId="74B55F26" w14:textId="77777777" w:rsidR="008A29C9" w:rsidRDefault="008A29C9" w:rsidP="008A29C9">
      <w:pPr>
        <w:pStyle w:val="NoSpacing"/>
      </w:pPr>
    </w:p>
    <w:p w14:paraId="6D1030BC" w14:textId="77777777" w:rsidR="008A29C9" w:rsidRPr="00034DEB" w:rsidRDefault="008A29C9" w:rsidP="008A29C9">
      <w:pPr>
        <w:pStyle w:val="NoSpacing"/>
      </w:pPr>
      <w:r>
        <w:t>26 July 2018</w:t>
      </w:r>
    </w:p>
    <w:p w14:paraId="312B1BE6" w14:textId="091EB140" w:rsidR="006B2F86" w:rsidRPr="008A29C9" w:rsidRDefault="008A29C9" w:rsidP="00E71FC3">
      <w:pPr>
        <w:pStyle w:val="NoSpacing"/>
      </w:pPr>
    </w:p>
    <w:sectPr w:rsidR="006B2F86" w:rsidRPr="008A29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E5A46" w14:textId="77777777" w:rsidR="008A29C9" w:rsidRDefault="008A29C9" w:rsidP="00E71FC3">
      <w:pPr>
        <w:spacing w:after="0" w:line="240" w:lineRule="auto"/>
      </w:pPr>
      <w:r>
        <w:separator/>
      </w:r>
    </w:p>
  </w:endnote>
  <w:endnote w:type="continuationSeparator" w:id="0">
    <w:p w14:paraId="4EDD6C97" w14:textId="77777777" w:rsidR="008A29C9" w:rsidRDefault="008A29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C0F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1E360" w14:textId="77777777" w:rsidR="008A29C9" w:rsidRDefault="008A29C9" w:rsidP="00E71FC3">
      <w:pPr>
        <w:spacing w:after="0" w:line="240" w:lineRule="auto"/>
      </w:pPr>
      <w:r>
        <w:separator/>
      </w:r>
    </w:p>
  </w:footnote>
  <w:footnote w:type="continuationSeparator" w:id="0">
    <w:p w14:paraId="3B0CA7DF" w14:textId="77777777" w:rsidR="008A29C9" w:rsidRDefault="008A29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C9"/>
    <w:rsid w:val="001A7C09"/>
    <w:rsid w:val="00577BD5"/>
    <w:rsid w:val="00656CBA"/>
    <w:rsid w:val="006A1F77"/>
    <w:rsid w:val="00733BE7"/>
    <w:rsid w:val="008A29C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CF271"/>
  <w15:chartTrackingRefBased/>
  <w15:docId w15:val="{85C87D65-0051-4B0B-A529-7FBE7E3A9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2018-07-26T18:53:00Z</dcterms:created>
  <dcterms:modified xsi:type="dcterms:W3CDTF">2018-07-26T18:54:00Z</dcterms:modified>
</cp:coreProperties>
</file>